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94"/>
        <w:tblW w:w="0" w:type="auto"/>
        <w:tblBorders>
          <w:top w:val="single" w:sz="4" w:space="0" w:color="auto"/>
        </w:tblBorders>
        <w:tblLook w:val="0000"/>
      </w:tblPr>
      <w:tblGrid>
        <w:gridCol w:w="3996"/>
        <w:gridCol w:w="456"/>
        <w:gridCol w:w="4551"/>
      </w:tblGrid>
      <w:tr w:rsidR="00E34468" w:rsidRPr="0022494F" w:rsidTr="0022494F">
        <w:trPr>
          <w:trHeight w:val="1213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rPr>
                <w:b/>
                <w:sz w:val="26"/>
                <w:szCs w:val="28"/>
              </w:rPr>
            </w:pPr>
            <w:r w:rsidRPr="0022494F">
              <w:rPr>
                <w:sz w:val="26"/>
                <w:szCs w:val="28"/>
              </w:rPr>
              <w:t xml:space="preserve">             </w:t>
            </w:r>
            <w:r w:rsidRPr="0022494F">
              <w:rPr>
                <w:b/>
                <w:sz w:val="26"/>
                <w:szCs w:val="28"/>
              </w:rPr>
              <w:t>«ШЎДЫМАРИЙ</w:t>
            </w:r>
          </w:p>
          <w:p w:rsidR="00E34468" w:rsidRPr="0022494F" w:rsidRDefault="00E34468">
            <w:pPr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 xml:space="preserve">       ЯЛЫСЕ ПОСЕЛЕНИЙ»</w:t>
            </w:r>
          </w:p>
          <w:p w:rsidR="00E34468" w:rsidRPr="0022494F" w:rsidRDefault="00E34468">
            <w:pPr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 xml:space="preserve">        МУНИЦИПАЛЬНЫЙ</w:t>
            </w:r>
          </w:p>
          <w:p w:rsidR="00E34468" w:rsidRPr="0022494F" w:rsidRDefault="00E34468">
            <w:pPr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 xml:space="preserve">        ОБРАЗОВАНИЙЫН</w:t>
            </w:r>
          </w:p>
          <w:p w:rsidR="00E34468" w:rsidRPr="0022494F" w:rsidRDefault="00E34468">
            <w:pPr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 xml:space="preserve">     АДМИНИСТРАЦИЙЖЕ</w:t>
            </w:r>
          </w:p>
          <w:p w:rsidR="00E34468" w:rsidRPr="0022494F" w:rsidRDefault="00E34468">
            <w:pPr>
              <w:widowControl w:val="0"/>
              <w:autoSpaceDE w:val="0"/>
              <w:rPr>
                <w:sz w:val="26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widowControl w:val="0"/>
              <w:autoSpaceDE w:val="0"/>
              <w:rPr>
                <w:sz w:val="26"/>
                <w:szCs w:val="28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jc w:val="center"/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>АДМИНИСТРАЦИЯ</w:t>
            </w:r>
          </w:p>
          <w:p w:rsidR="00E34468" w:rsidRPr="0022494F" w:rsidRDefault="00E34468">
            <w:pPr>
              <w:jc w:val="center"/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>МУНИЦИПАЛЬНОГО ОБРАЗОВАНИЯ «ШУДУМАРСКОЕ</w:t>
            </w:r>
          </w:p>
          <w:p w:rsidR="00E34468" w:rsidRPr="0022494F" w:rsidRDefault="00E34468">
            <w:pPr>
              <w:jc w:val="center"/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>СЕЛЬСКОЕ ПОСЕЛЕНИЕ»</w:t>
            </w:r>
          </w:p>
          <w:p w:rsidR="00E34468" w:rsidRPr="0022494F" w:rsidRDefault="00E34468">
            <w:pPr>
              <w:pStyle w:val="BodyText"/>
              <w:jc w:val="both"/>
              <w:rPr>
                <w:rFonts w:ascii="Times New Roman" w:hAnsi="Times New Roman"/>
                <w:b/>
                <w:sz w:val="26"/>
                <w:szCs w:val="28"/>
              </w:rPr>
            </w:pPr>
          </w:p>
        </w:tc>
      </w:tr>
      <w:tr w:rsidR="00E34468" w:rsidRPr="0022494F" w:rsidTr="002249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widowControl w:val="0"/>
              <w:autoSpaceDE w:val="0"/>
              <w:jc w:val="center"/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>ПУНЧАЛ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widowControl w:val="0"/>
              <w:autoSpaceDE w:val="0"/>
              <w:rPr>
                <w:sz w:val="26"/>
                <w:szCs w:val="28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pStyle w:val="Heading1"/>
              <w:jc w:val="both"/>
              <w:rPr>
                <w:b/>
                <w:sz w:val="26"/>
                <w:szCs w:val="28"/>
              </w:rPr>
            </w:pPr>
            <w:r w:rsidRPr="0022494F">
              <w:rPr>
                <w:b/>
                <w:sz w:val="26"/>
                <w:szCs w:val="28"/>
              </w:rPr>
              <w:t>ПОСТАНОВЛЕНИЕ</w:t>
            </w:r>
          </w:p>
        </w:tc>
      </w:tr>
      <w:tr w:rsidR="00E34468" w:rsidRPr="0022494F" w:rsidTr="0022494F">
        <w:trPr>
          <w:cantSplit/>
        </w:trPr>
        <w:tc>
          <w:tcPr>
            <w:tcW w:w="9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4468" w:rsidRPr="0022494F" w:rsidRDefault="00E34468">
            <w:pPr>
              <w:widowControl w:val="0"/>
              <w:autoSpaceDE w:val="0"/>
              <w:jc w:val="center"/>
              <w:rPr>
                <w:sz w:val="26"/>
              </w:rPr>
            </w:pPr>
            <w:r>
              <w:rPr>
                <w:noProof/>
                <w:lang w:eastAsia="ru-RU"/>
              </w:rPr>
              <w:pict>
                <v:rect id="_x0000_s1026" style="position:absolute;left:0;text-align:left;margin-left:-68.3pt;margin-top:7.05pt;width:50.4pt;height:29.25pt;z-index:251658240;mso-position-horizontal-relative:text;mso-position-vertical-relative:text" stroked="f">
                  <v:textbox>
                    <w:txbxContent>
                      <w:p w:rsidR="00E34468" w:rsidRDefault="00E34468" w:rsidP="0022494F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ru-RU"/>
              </w:rPr>
              <w:pict>
                <v:rect id="_x0000_s1027" style="position:absolute;left:0;text-align:left;margin-left:445.3pt;margin-top:.55pt;width:44.4pt;height:29.25pt;z-index:251657216;mso-position-horizontal-relative:text;mso-position-vertical-relative:text" stroked="f">
                  <v:textbox>
                    <w:txbxContent>
                      <w:p w:rsidR="00E34468" w:rsidRDefault="00E34468" w:rsidP="0022494F">
                        <w:pPr>
                          <w:pStyle w:val="Header"/>
                          <w:tabs>
                            <w:tab w:val="left" w:pos="708"/>
                          </w:tabs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E34468" w:rsidRPr="0022494F" w:rsidRDefault="00E34468" w:rsidP="0022494F">
      <w:pPr>
        <w:rPr>
          <w:sz w:val="26"/>
          <w:szCs w:val="28"/>
        </w:rPr>
      </w:pPr>
    </w:p>
    <w:p w:rsidR="00E34468" w:rsidRPr="0022494F" w:rsidRDefault="00E34468" w:rsidP="0022494F">
      <w:pPr>
        <w:rPr>
          <w:sz w:val="26"/>
          <w:szCs w:val="28"/>
        </w:rPr>
      </w:pPr>
    </w:p>
    <w:p w:rsidR="00E34468" w:rsidRPr="0022494F" w:rsidRDefault="00E34468" w:rsidP="0022494F">
      <w:pPr>
        <w:rPr>
          <w:sz w:val="26"/>
          <w:szCs w:val="28"/>
        </w:rPr>
      </w:pPr>
    </w:p>
    <w:p w:rsidR="00E34468" w:rsidRPr="0022494F" w:rsidRDefault="00E34468" w:rsidP="0022494F">
      <w:pPr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от  06 сентября  2018 года   №29 </w:t>
      </w:r>
    </w:p>
    <w:p w:rsidR="00E34468" w:rsidRPr="0022494F" w:rsidRDefault="00E34468" w:rsidP="0022494F">
      <w:pPr>
        <w:jc w:val="center"/>
        <w:rPr>
          <w:sz w:val="26"/>
          <w:szCs w:val="28"/>
        </w:rPr>
      </w:pPr>
    </w:p>
    <w:p w:rsidR="00E34468" w:rsidRPr="0022494F" w:rsidRDefault="00E34468" w:rsidP="0022494F">
      <w:pPr>
        <w:jc w:val="center"/>
        <w:rPr>
          <w:sz w:val="26"/>
          <w:szCs w:val="28"/>
        </w:rPr>
      </w:pPr>
    </w:p>
    <w:p w:rsidR="00E34468" w:rsidRPr="0022494F" w:rsidRDefault="00E34468" w:rsidP="0022494F">
      <w:pPr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О снятии с учета семьи в качестве нуждающейся в жилых помещениях </w:t>
      </w:r>
    </w:p>
    <w:p w:rsidR="00E34468" w:rsidRPr="0022494F" w:rsidRDefault="00E34468" w:rsidP="0022494F">
      <w:pPr>
        <w:jc w:val="center"/>
        <w:rPr>
          <w:sz w:val="26"/>
          <w:szCs w:val="28"/>
        </w:rPr>
      </w:pPr>
    </w:p>
    <w:p w:rsidR="00E34468" w:rsidRPr="0022494F" w:rsidRDefault="00E34468" w:rsidP="0022494F">
      <w:pPr>
        <w:rPr>
          <w:sz w:val="26"/>
          <w:szCs w:val="28"/>
        </w:rPr>
      </w:pPr>
    </w:p>
    <w:p w:rsidR="00E34468" w:rsidRPr="0022494F" w:rsidRDefault="00E34468" w:rsidP="0022494F">
      <w:pPr>
        <w:jc w:val="both"/>
        <w:rPr>
          <w:sz w:val="26"/>
          <w:szCs w:val="28"/>
        </w:rPr>
      </w:pPr>
      <w:r w:rsidRPr="0022494F">
        <w:rPr>
          <w:sz w:val="26"/>
          <w:szCs w:val="28"/>
        </w:rPr>
        <w:t xml:space="preserve">       На основании решения общественной комиссии по жилищным вопросам администрации муниципального образования «Шудумарское с</w:t>
      </w:r>
      <w:r>
        <w:rPr>
          <w:sz w:val="26"/>
          <w:szCs w:val="28"/>
        </w:rPr>
        <w:t>ельское поселение»  от 06 сентября  2018</w:t>
      </w:r>
      <w:r w:rsidRPr="0022494F">
        <w:rPr>
          <w:sz w:val="26"/>
          <w:szCs w:val="28"/>
        </w:rPr>
        <w:t xml:space="preserve"> года  администрация муниципального  образования  «Шудумарское  сельское  поселение» п о с т а н о в л я ет:</w:t>
      </w:r>
    </w:p>
    <w:p w:rsidR="00E34468" w:rsidRPr="0022494F" w:rsidRDefault="00E34468" w:rsidP="0022494F">
      <w:pPr>
        <w:jc w:val="both"/>
        <w:rPr>
          <w:sz w:val="26"/>
          <w:szCs w:val="28"/>
        </w:rPr>
      </w:pPr>
      <w:r w:rsidRPr="0022494F">
        <w:rPr>
          <w:sz w:val="26"/>
          <w:szCs w:val="28"/>
        </w:rPr>
        <w:t xml:space="preserve"> </w:t>
      </w:r>
    </w:p>
    <w:p w:rsidR="00E34468" w:rsidRDefault="00E34468" w:rsidP="0022494F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1. Снять с учета в качестве нуждающейся в жилых помещениях</w:t>
      </w:r>
      <w:r w:rsidRPr="0022494F">
        <w:rPr>
          <w:sz w:val="26"/>
          <w:szCs w:val="28"/>
        </w:rPr>
        <w:t xml:space="preserve"> </w:t>
      </w:r>
      <w:r>
        <w:rPr>
          <w:sz w:val="26"/>
          <w:szCs w:val="28"/>
        </w:rPr>
        <w:t>семью:</w:t>
      </w:r>
    </w:p>
    <w:p w:rsidR="00E34468" w:rsidRDefault="00E34468" w:rsidP="0022494F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 1. Измайловой Ирины Витальевны, жителя д. Шой-Шудумарь;</w:t>
      </w:r>
    </w:p>
    <w:p w:rsidR="00E34468" w:rsidRPr="0022494F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rPr>
          <w:sz w:val="26"/>
          <w:szCs w:val="28"/>
        </w:rPr>
      </w:pPr>
    </w:p>
    <w:p w:rsidR="00E34468" w:rsidRPr="0022494F" w:rsidRDefault="00E34468" w:rsidP="0022494F">
      <w:pPr>
        <w:rPr>
          <w:sz w:val="26"/>
          <w:szCs w:val="28"/>
        </w:rPr>
      </w:pPr>
    </w:p>
    <w:tbl>
      <w:tblPr>
        <w:tblW w:w="9003" w:type="dxa"/>
        <w:tblLook w:val="0000"/>
      </w:tblPr>
      <w:tblGrid>
        <w:gridCol w:w="5364"/>
        <w:gridCol w:w="3639"/>
      </w:tblGrid>
      <w:tr w:rsidR="00E34468" w:rsidRPr="0022494F" w:rsidTr="0022494F">
        <w:tc>
          <w:tcPr>
            <w:tcW w:w="5364" w:type="dxa"/>
          </w:tcPr>
          <w:p w:rsidR="00E34468" w:rsidRPr="00323207" w:rsidRDefault="00E34468">
            <w:pPr>
              <w:pStyle w:val="Header"/>
              <w:tabs>
                <w:tab w:val="left" w:pos="708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 xml:space="preserve"> Глава администрации МО</w:t>
            </w:r>
          </w:p>
          <w:p w:rsidR="00E34468" w:rsidRPr="00323207" w:rsidRDefault="00E34468">
            <w:pPr>
              <w:pStyle w:val="Header"/>
              <w:tabs>
                <w:tab w:val="left" w:pos="708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323207">
              <w:rPr>
                <w:rFonts w:ascii="Times New Roman" w:hAnsi="Times New Roman"/>
                <w:sz w:val="26"/>
                <w:szCs w:val="28"/>
              </w:rPr>
              <w:t>«</w:t>
            </w:r>
            <w:r>
              <w:rPr>
                <w:rFonts w:ascii="Times New Roman" w:hAnsi="Times New Roman"/>
                <w:sz w:val="26"/>
                <w:szCs w:val="28"/>
              </w:rPr>
              <w:t>Шудумарское сельское поселение»</w:t>
            </w:r>
          </w:p>
        </w:tc>
        <w:tc>
          <w:tcPr>
            <w:tcW w:w="3639" w:type="dxa"/>
          </w:tcPr>
          <w:p w:rsidR="00E34468" w:rsidRPr="0022494F" w:rsidRDefault="00E34468">
            <w:pPr>
              <w:jc w:val="both"/>
              <w:rPr>
                <w:sz w:val="26"/>
                <w:szCs w:val="28"/>
              </w:rPr>
            </w:pPr>
          </w:p>
          <w:p w:rsidR="00E34468" w:rsidRPr="0022494F" w:rsidRDefault="00E34468" w:rsidP="00415F91">
            <w:pPr>
              <w:widowControl w:val="0"/>
              <w:autoSpaceDE w:val="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                      </w:t>
            </w:r>
            <w:r w:rsidRPr="0022494F">
              <w:rPr>
                <w:sz w:val="26"/>
                <w:szCs w:val="28"/>
              </w:rPr>
              <w:t>Н.И.Иванова</w:t>
            </w:r>
          </w:p>
        </w:tc>
      </w:tr>
      <w:tr w:rsidR="00E34468" w:rsidRPr="0022494F" w:rsidTr="0022494F">
        <w:tc>
          <w:tcPr>
            <w:tcW w:w="5364" w:type="dxa"/>
          </w:tcPr>
          <w:p w:rsidR="00E34468" w:rsidRDefault="00E34468">
            <w:pPr>
              <w:pStyle w:val="Header"/>
              <w:tabs>
                <w:tab w:val="left" w:pos="708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639" w:type="dxa"/>
          </w:tcPr>
          <w:p w:rsidR="00E34468" w:rsidRPr="0022494F" w:rsidRDefault="00E34468">
            <w:pPr>
              <w:jc w:val="both"/>
              <w:rPr>
                <w:sz w:val="26"/>
                <w:szCs w:val="28"/>
              </w:rPr>
            </w:pPr>
          </w:p>
        </w:tc>
      </w:tr>
    </w:tbl>
    <w:p w:rsidR="00E34468" w:rsidRPr="0022494F" w:rsidRDefault="00E34468" w:rsidP="0022494F">
      <w:pPr>
        <w:rPr>
          <w:sz w:val="26"/>
          <w:szCs w:val="28"/>
        </w:rPr>
      </w:pPr>
    </w:p>
    <w:p w:rsidR="00E34468" w:rsidRPr="0022494F" w:rsidRDefault="00E34468" w:rsidP="0022494F">
      <w:pPr>
        <w:jc w:val="both"/>
        <w:rPr>
          <w:sz w:val="26"/>
          <w:szCs w:val="28"/>
        </w:rPr>
      </w:pPr>
    </w:p>
    <w:p w:rsidR="00E34468" w:rsidRPr="0022494F" w:rsidRDefault="00E34468" w:rsidP="0022494F">
      <w:pPr>
        <w:jc w:val="both"/>
        <w:rPr>
          <w:sz w:val="26"/>
          <w:szCs w:val="28"/>
        </w:rPr>
      </w:pPr>
    </w:p>
    <w:p w:rsidR="00E34468" w:rsidRPr="0022494F" w:rsidRDefault="00E34468" w:rsidP="0022494F">
      <w:pPr>
        <w:jc w:val="both"/>
        <w:rPr>
          <w:sz w:val="26"/>
          <w:szCs w:val="28"/>
        </w:rPr>
      </w:pPr>
    </w:p>
    <w:p w:rsidR="00E34468" w:rsidRPr="0022494F" w:rsidRDefault="00E34468" w:rsidP="0022494F">
      <w:pPr>
        <w:jc w:val="both"/>
        <w:rPr>
          <w:sz w:val="26"/>
          <w:szCs w:val="28"/>
        </w:rPr>
      </w:pPr>
    </w:p>
    <w:p w:rsidR="00E34468" w:rsidRPr="0022494F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Default="00E34468" w:rsidP="0022494F">
      <w:pPr>
        <w:jc w:val="both"/>
        <w:rPr>
          <w:sz w:val="26"/>
          <w:szCs w:val="28"/>
        </w:rPr>
      </w:pPr>
    </w:p>
    <w:p w:rsidR="00E34468" w:rsidRPr="0022494F" w:rsidRDefault="00E34468" w:rsidP="0022494F">
      <w:pPr>
        <w:rPr>
          <w:sz w:val="26"/>
          <w:szCs w:val="28"/>
        </w:rPr>
      </w:pPr>
    </w:p>
    <w:sectPr w:rsidR="00E34468" w:rsidRPr="0022494F" w:rsidSect="00FD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8D57B8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C37D35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814EA2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9A17A6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9D29C6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527418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346EBC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BF1716"/>
    <w:multiLevelType w:val="hybridMultilevel"/>
    <w:tmpl w:val="48DC7D1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F0B9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49107E8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7703CE"/>
    <w:multiLevelType w:val="hybridMultilevel"/>
    <w:tmpl w:val="51F80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CA2585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4072A4"/>
    <w:multiLevelType w:val="hybridMultilevel"/>
    <w:tmpl w:val="B078751C"/>
    <w:lvl w:ilvl="0" w:tplc="9F30A1EE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F53AFF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14">
    <w:nsid w:val="638E7DE8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5FD6A19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655FFA"/>
    <w:multiLevelType w:val="hybridMultilevel"/>
    <w:tmpl w:val="8160AA88"/>
    <w:lvl w:ilvl="0" w:tplc="CD12C63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D10303"/>
    <w:multiLevelType w:val="hybridMultilevel"/>
    <w:tmpl w:val="1D28F2B0"/>
    <w:lvl w:ilvl="0" w:tplc="983E0BC4">
      <w:start w:val="1"/>
      <w:numFmt w:val="decimal"/>
      <w:lvlText w:val="%1."/>
      <w:lvlJc w:val="left"/>
      <w:pPr>
        <w:tabs>
          <w:tab w:val="num" w:pos="41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6"/>
  </w:num>
  <w:num w:numId="5">
    <w:abstractNumId w:val="4"/>
  </w:num>
  <w:num w:numId="6">
    <w:abstractNumId w:val="1"/>
  </w:num>
  <w:num w:numId="7">
    <w:abstractNumId w:val="17"/>
  </w:num>
  <w:num w:numId="8">
    <w:abstractNumId w:val="11"/>
  </w:num>
  <w:num w:numId="9">
    <w:abstractNumId w:val="7"/>
  </w:num>
  <w:num w:numId="10">
    <w:abstractNumId w:val="15"/>
  </w:num>
  <w:num w:numId="11">
    <w:abstractNumId w:val="2"/>
  </w:num>
  <w:num w:numId="12">
    <w:abstractNumId w:val="9"/>
  </w:num>
  <w:num w:numId="13">
    <w:abstractNumId w:val="3"/>
  </w:num>
  <w:num w:numId="14">
    <w:abstractNumId w:val="14"/>
  </w:num>
  <w:num w:numId="15">
    <w:abstractNumId w:val="5"/>
  </w:num>
  <w:num w:numId="16">
    <w:abstractNumId w:val="10"/>
  </w:num>
  <w:num w:numId="17">
    <w:abstractNumId w:val="16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39E"/>
    <w:rsid w:val="00035236"/>
    <w:rsid w:val="0005070B"/>
    <w:rsid w:val="00071BD4"/>
    <w:rsid w:val="000742C0"/>
    <w:rsid w:val="00074C5F"/>
    <w:rsid w:val="000902C6"/>
    <w:rsid w:val="000A7B3F"/>
    <w:rsid w:val="000B786F"/>
    <w:rsid w:val="000E693F"/>
    <w:rsid w:val="00113C2B"/>
    <w:rsid w:val="00166225"/>
    <w:rsid w:val="001874B5"/>
    <w:rsid w:val="001A4E15"/>
    <w:rsid w:val="001B3878"/>
    <w:rsid w:val="002071C4"/>
    <w:rsid w:val="0022494F"/>
    <w:rsid w:val="00233679"/>
    <w:rsid w:val="00240BB1"/>
    <w:rsid w:val="0024737D"/>
    <w:rsid w:val="0029333E"/>
    <w:rsid w:val="00297DF9"/>
    <w:rsid w:val="002A3B3B"/>
    <w:rsid w:val="002C49C2"/>
    <w:rsid w:val="00303C71"/>
    <w:rsid w:val="003168B8"/>
    <w:rsid w:val="00317B23"/>
    <w:rsid w:val="003221E3"/>
    <w:rsid w:val="00323207"/>
    <w:rsid w:val="00331B96"/>
    <w:rsid w:val="00333162"/>
    <w:rsid w:val="003406C1"/>
    <w:rsid w:val="00343FD8"/>
    <w:rsid w:val="003E30E5"/>
    <w:rsid w:val="003F1A24"/>
    <w:rsid w:val="00402A3F"/>
    <w:rsid w:val="00415F91"/>
    <w:rsid w:val="0048321F"/>
    <w:rsid w:val="004B57B2"/>
    <w:rsid w:val="004B6108"/>
    <w:rsid w:val="004C6CAE"/>
    <w:rsid w:val="004D7200"/>
    <w:rsid w:val="0051097E"/>
    <w:rsid w:val="005143A5"/>
    <w:rsid w:val="0051782F"/>
    <w:rsid w:val="0055180A"/>
    <w:rsid w:val="00583D4C"/>
    <w:rsid w:val="005D315F"/>
    <w:rsid w:val="005E0537"/>
    <w:rsid w:val="005E4D65"/>
    <w:rsid w:val="00605B28"/>
    <w:rsid w:val="00613A77"/>
    <w:rsid w:val="00615B3E"/>
    <w:rsid w:val="00635A7C"/>
    <w:rsid w:val="00650D32"/>
    <w:rsid w:val="006643C3"/>
    <w:rsid w:val="006A68A4"/>
    <w:rsid w:val="006C2ECA"/>
    <w:rsid w:val="006D6417"/>
    <w:rsid w:val="006E2C30"/>
    <w:rsid w:val="0071003D"/>
    <w:rsid w:val="00737AA0"/>
    <w:rsid w:val="007731CB"/>
    <w:rsid w:val="007829ED"/>
    <w:rsid w:val="00796292"/>
    <w:rsid w:val="007E09D7"/>
    <w:rsid w:val="007F4925"/>
    <w:rsid w:val="00800230"/>
    <w:rsid w:val="00803780"/>
    <w:rsid w:val="00817DDD"/>
    <w:rsid w:val="00823E75"/>
    <w:rsid w:val="00825989"/>
    <w:rsid w:val="00850A39"/>
    <w:rsid w:val="008717EA"/>
    <w:rsid w:val="008D46CC"/>
    <w:rsid w:val="009009D3"/>
    <w:rsid w:val="00923E22"/>
    <w:rsid w:val="0093029A"/>
    <w:rsid w:val="009317EC"/>
    <w:rsid w:val="00936365"/>
    <w:rsid w:val="009A62B1"/>
    <w:rsid w:val="009D00A0"/>
    <w:rsid w:val="00A06188"/>
    <w:rsid w:val="00A26816"/>
    <w:rsid w:val="00A36D0A"/>
    <w:rsid w:val="00A653DA"/>
    <w:rsid w:val="00A67063"/>
    <w:rsid w:val="00A85128"/>
    <w:rsid w:val="00A950E2"/>
    <w:rsid w:val="00AE1CED"/>
    <w:rsid w:val="00B1312F"/>
    <w:rsid w:val="00B4536D"/>
    <w:rsid w:val="00B53E9C"/>
    <w:rsid w:val="00B606F6"/>
    <w:rsid w:val="00B64AF8"/>
    <w:rsid w:val="00BA5D5E"/>
    <w:rsid w:val="00BB641D"/>
    <w:rsid w:val="00BC4879"/>
    <w:rsid w:val="00BC58E2"/>
    <w:rsid w:val="00BE0E55"/>
    <w:rsid w:val="00BE72E4"/>
    <w:rsid w:val="00C026CC"/>
    <w:rsid w:val="00C0304E"/>
    <w:rsid w:val="00C24DF2"/>
    <w:rsid w:val="00C51275"/>
    <w:rsid w:val="00C5539E"/>
    <w:rsid w:val="00C6640E"/>
    <w:rsid w:val="00C71397"/>
    <w:rsid w:val="00C755E3"/>
    <w:rsid w:val="00CB5372"/>
    <w:rsid w:val="00CC10DE"/>
    <w:rsid w:val="00CD2915"/>
    <w:rsid w:val="00D30C4D"/>
    <w:rsid w:val="00D375CF"/>
    <w:rsid w:val="00D65FB5"/>
    <w:rsid w:val="00D72906"/>
    <w:rsid w:val="00D92A5C"/>
    <w:rsid w:val="00D962CD"/>
    <w:rsid w:val="00E02BE5"/>
    <w:rsid w:val="00E34468"/>
    <w:rsid w:val="00E41A88"/>
    <w:rsid w:val="00E9127B"/>
    <w:rsid w:val="00E9336A"/>
    <w:rsid w:val="00E962C7"/>
    <w:rsid w:val="00EB1248"/>
    <w:rsid w:val="00EE10D6"/>
    <w:rsid w:val="00F00CB7"/>
    <w:rsid w:val="00F17AB8"/>
    <w:rsid w:val="00F32DC7"/>
    <w:rsid w:val="00F775AE"/>
    <w:rsid w:val="00F80A2C"/>
    <w:rsid w:val="00F94253"/>
    <w:rsid w:val="00FA4601"/>
    <w:rsid w:val="00FB0E39"/>
    <w:rsid w:val="00FC6AEC"/>
    <w:rsid w:val="00FD0000"/>
    <w:rsid w:val="00FE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3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2494F"/>
    <w:pPr>
      <w:keepNext/>
      <w:suppressAutoHyphens w:val="0"/>
      <w:ind w:firstLine="720"/>
      <w:outlineLvl w:val="0"/>
    </w:pPr>
    <w:rPr>
      <w:rFonts w:eastAsia="Calibri"/>
      <w:sz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2494F"/>
    <w:rPr>
      <w:rFonts w:cs="Times New Roman"/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uiPriority w:val="99"/>
    <w:qFormat/>
    <w:rsid w:val="00B53E9C"/>
    <w:pPr>
      <w:suppressAutoHyphens w:val="0"/>
      <w:jc w:val="center"/>
    </w:pPr>
    <w:rPr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53E9C"/>
    <w:rPr>
      <w:rFonts w:ascii="Times New Roman" w:hAnsi="Times New Roman" w:cs="Times New Roman"/>
      <w:sz w:val="28"/>
    </w:rPr>
  </w:style>
  <w:style w:type="character" w:customStyle="1" w:styleId="HeaderChar">
    <w:name w:val="Header Char"/>
    <w:uiPriority w:val="99"/>
    <w:semiHidden/>
    <w:locked/>
    <w:rsid w:val="0022494F"/>
    <w:rPr>
      <w:sz w:val="28"/>
      <w:lang w:val="ru-RU" w:eastAsia="ru-RU"/>
    </w:rPr>
  </w:style>
  <w:style w:type="paragraph" w:styleId="Header">
    <w:name w:val="header"/>
    <w:basedOn w:val="Normal"/>
    <w:link w:val="HeaderChar1"/>
    <w:uiPriority w:val="99"/>
    <w:rsid w:val="0022494F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8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0902C6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BodyTextChar">
    <w:name w:val="Body Text Char"/>
    <w:uiPriority w:val="99"/>
    <w:semiHidden/>
    <w:locked/>
    <w:rsid w:val="0022494F"/>
    <w:rPr>
      <w:rFonts w:ascii="Arial CYR" w:hAnsi="Arial CYR"/>
      <w:sz w:val="24"/>
      <w:lang w:val="ru-RU" w:eastAsia="ru-RU"/>
    </w:rPr>
  </w:style>
  <w:style w:type="paragraph" w:styleId="BodyText">
    <w:name w:val="Body Text"/>
    <w:basedOn w:val="Normal"/>
    <w:link w:val="BodyTextChar1"/>
    <w:uiPriority w:val="99"/>
    <w:semiHidden/>
    <w:rsid w:val="0022494F"/>
    <w:pPr>
      <w:widowControl w:val="0"/>
      <w:autoSpaceDE w:val="0"/>
      <w:spacing w:after="120"/>
    </w:pPr>
    <w:rPr>
      <w:rFonts w:ascii="Arial CYR" w:eastAsia="Calibri" w:hAnsi="Arial CYR" w:cs="Arial CYR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0902C6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071B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53DA"/>
    <w:rPr>
      <w:rFonts w:ascii="Times New Roman" w:hAnsi="Times New Roman" w:cs="Times New Roman"/>
      <w:sz w:val="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2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127</Words>
  <Characters>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«ШЎДЫМАРИЙ</dc:title>
  <dc:subject/>
  <dc:creator>User</dc:creator>
  <cp:keywords/>
  <dc:description/>
  <cp:lastModifiedBy>user</cp:lastModifiedBy>
  <cp:revision>8</cp:revision>
  <cp:lastPrinted>2018-02-01T13:07:00Z</cp:lastPrinted>
  <dcterms:created xsi:type="dcterms:W3CDTF">2013-08-12T07:28:00Z</dcterms:created>
  <dcterms:modified xsi:type="dcterms:W3CDTF">2018-09-05T12:48:00Z</dcterms:modified>
</cp:coreProperties>
</file>